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80967" w14:textId="77777777" w:rsidR="000F2896" w:rsidRDefault="000F2896" w:rsidP="00D70D00">
      <w:pPr>
        <w:pStyle w:val="Heading1"/>
      </w:pPr>
      <w:r>
        <w:t>Profiler Wizard File Import Guide</w:t>
      </w:r>
    </w:p>
    <w:p w14:paraId="3E3DA902" w14:textId="77777777" w:rsidR="000F2896" w:rsidRPr="00886085" w:rsidRDefault="000F2896" w:rsidP="00D70D00">
      <w:pPr>
        <w:pStyle w:val="Heading1"/>
      </w:pPr>
      <w:r>
        <w:t>Overview</w:t>
      </w:r>
    </w:p>
    <w:p w14:paraId="6F4761C1" w14:textId="67CB8C54" w:rsidR="000F2896" w:rsidRDefault="00BD2DAE" w:rsidP="00C42023">
      <w:pPr>
        <w:pStyle w:val="BodyText"/>
        <w:ind w:left="-1440"/>
      </w:pPr>
      <w:r>
        <w:t xml:space="preserve">If the supplied profiling system requires a custom or updated code set, </w:t>
      </w:r>
      <w:r w:rsidR="004450E1">
        <w:t>the following procedure should be used to import the supplied code.</w:t>
      </w:r>
    </w:p>
    <w:p w14:paraId="234D37AB" w14:textId="77777777" w:rsidR="00AD7336" w:rsidRPr="00627B71" w:rsidRDefault="00AD7336" w:rsidP="00C42023">
      <w:pPr>
        <w:pStyle w:val="BodyText"/>
        <w:ind w:left="-1440"/>
      </w:pPr>
    </w:p>
    <w:p w14:paraId="207E20A0" w14:textId="20CA7CC0" w:rsidR="000F2896" w:rsidRPr="0052385C" w:rsidRDefault="009B6E11" w:rsidP="00D70D00">
      <w:pPr>
        <w:pStyle w:val="Heading2"/>
      </w:pPr>
      <w:r>
        <w:t>Importing Profiler Code</w:t>
      </w:r>
      <w:r w:rsidR="000F2896" w:rsidRPr="0052385C">
        <w:t>:</w:t>
      </w:r>
    </w:p>
    <w:p w14:paraId="21B6692D" w14:textId="23B5C36B" w:rsidR="000F2896" w:rsidRPr="0052385C" w:rsidRDefault="009B6E11" w:rsidP="0047799E">
      <w:pPr>
        <w:pStyle w:val="Heading4"/>
        <w:ind w:left="-2160"/>
      </w:pPr>
      <w:r>
        <w:t xml:space="preserve">Via the </w:t>
      </w:r>
      <w:r w:rsidR="00F2577B">
        <w:t>wizard</w:t>
      </w:r>
      <w:r w:rsidR="00536980">
        <w:t xml:space="preserve"> (Recommended)</w:t>
      </w:r>
      <w:r w:rsidR="000F2896" w:rsidRPr="0052385C">
        <w:t>:</w:t>
      </w:r>
    </w:p>
    <w:p w14:paraId="39E08EE3" w14:textId="77777777" w:rsidR="005924B5" w:rsidRDefault="00536980" w:rsidP="00396000">
      <w:pPr>
        <w:pStyle w:val="BodyTextnsp"/>
        <w:numPr>
          <w:ilvl w:val="0"/>
          <w:numId w:val="30"/>
        </w:numPr>
        <w:ind w:left="-1440"/>
      </w:pPr>
      <w:r>
        <w:t>O</w:t>
      </w:r>
      <w:r w:rsidR="00822C85">
        <w:t xml:space="preserve">pen the wizard and </w:t>
      </w:r>
      <w:r w:rsidR="00F859E1">
        <w:t xml:space="preserve">create/modify the appropriate </w:t>
      </w:r>
      <w:r w:rsidR="00B21A9D">
        <w:t xml:space="preserve">file. </w:t>
      </w:r>
    </w:p>
    <w:p w14:paraId="4E117C09" w14:textId="434B469B" w:rsidR="000F2896" w:rsidRDefault="00B21A9D" w:rsidP="00396000">
      <w:pPr>
        <w:pStyle w:val="BodyTextnsp"/>
        <w:numPr>
          <w:ilvl w:val="0"/>
          <w:numId w:val="30"/>
        </w:numPr>
        <w:ind w:left="-1440"/>
      </w:pPr>
      <w:r>
        <w:t>Continue all the way through until the review page.</w:t>
      </w:r>
    </w:p>
    <w:p w14:paraId="1A4D1C20" w14:textId="061BD756" w:rsidR="005924B5" w:rsidRDefault="00E84BDE" w:rsidP="00396000">
      <w:pPr>
        <w:pStyle w:val="BodyTextnsp"/>
        <w:numPr>
          <w:ilvl w:val="0"/>
          <w:numId w:val="30"/>
        </w:numPr>
        <w:ind w:left="-1440"/>
      </w:pPr>
      <w:r>
        <w:t>Before clicking “Finish”</w:t>
      </w:r>
      <w:r w:rsidR="0019564B">
        <w:t xml:space="preserve">, click the </w:t>
      </w:r>
      <w:r w:rsidR="00396000">
        <w:t>drop down to select the version and select “Import”</w:t>
      </w:r>
    </w:p>
    <w:p w14:paraId="2F6DDE69" w14:textId="78514EF6" w:rsidR="002C112C" w:rsidRDefault="00B15986" w:rsidP="002C112C">
      <w:pPr>
        <w:pStyle w:val="BodyTextnsp"/>
        <w:numPr>
          <w:ilvl w:val="1"/>
          <w:numId w:val="30"/>
        </w:numPr>
        <w:ind w:left="-1080"/>
      </w:pPr>
      <w:r w:rsidRPr="00B15986">
        <w:drawing>
          <wp:inline distT="0" distB="0" distL="0" distR="0" wp14:anchorId="2984EF97" wp14:editId="6BE84C91">
            <wp:extent cx="3677163" cy="1495634"/>
            <wp:effectExtent l="0" t="0" r="0" b="9525"/>
            <wp:docPr id="4269159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91593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77163" cy="1495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9A177D" w14:textId="5AECCB94" w:rsidR="00C42023" w:rsidRDefault="00B039AB" w:rsidP="00C42023">
      <w:pPr>
        <w:pStyle w:val="BodyTextnsp"/>
        <w:numPr>
          <w:ilvl w:val="0"/>
          <w:numId w:val="30"/>
        </w:numPr>
        <w:ind w:left="-1440"/>
      </w:pPr>
      <w:r>
        <w:t>Navigate to the folder containing the new files</w:t>
      </w:r>
      <w:r w:rsidR="000C79CD">
        <w:t xml:space="preserve"> and click “Select Folder”</w:t>
      </w:r>
    </w:p>
    <w:p w14:paraId="2A2BCE77" w14:textId="3DA36867" w:rsidR="00D63DFD" w:rsidRDefault="00C66AFF" w:rsidP="00D63DFD">
      <w:pPr>
        <w:pStyle w:val="BodyTextnsp"/>
        <w:numPr>
          <w:ilvl w:val="1"/>
          <w:numId w:val="30"/>
        </w:numPr>
        <w:ind w:left="-1080"/>
      </w:pPr>
      <w:r>
        <w:t>T</w:t>
      </w:r>
      <w:r w:rsidR="00A537E0">
        <w:t xml:space="preserve">he folder should only contain a single .dlt and .dld file, any exceptions will </w:t>
      </w:r>
      <w:r>
        <w:t>create an error</w:t>
      </w:r>
    </w:p>
    <w:p w14:paraId="3C23F0DB" w14:textId="747DB9F6" w:rsidR="00C66AFF" w:rsidRDefault="00C66AFF" w:rsidP="00D63DFD">
      <w:pPr>
        <w:pStyle w:val="BodyTextnsp"/>
        <w:numPr>
          <w:ilvl w:val="1"/>
          <w:numId w:val="30"/>
        </w:numPr>
        <w:ind w:left="-1080"/>
      </w:pPr>
      <w:r>
        <w:t xml:space="preserve">Depending on PC settings, </w:t>
      </w:r>
      <w:r w:rsidR="002C112C">
        <w:t xml:space="preserve">the </w:t>
      </w:r>
      <w:r>
        <w:t>folder may appear empty</w:t>
      </w:r>
    </w:p>
    <w:p w14:paraId="2F6E9DA0" w14:textId="77777777" w:rsidR="002C112C" w:rsidRDefault="002C112C" w:rsidP="002C112C">
      <w:pPr>
        <w:pStyle w:val="BodyTextnsp"/>
        <w:ind w:left="-1080"/>
      </w:pPr>
    </w:p>
    <w:p w14:paraId="4A45424E" w14:textId="236F6DCC" w:rsidR="000C79CD" w:rsidRDefault="000C79CD" w:rsidP="00C4392D">
      <w:pPr>
        <w:pStyle w:val="BodyTextnsp"/>
        <w:numPr>
          <w:ilvl w:val="0"/>
          <w:numId w:val="30"/>
        </w:numPr>
        <w:ind w:left="-1440"/>
      </w:pPr>
      <w:r>
        <w:t xml:space="preserve">The wizard will search the files and retrieve the </w:t>
      </w:r>
      <w:r w:rsidR="00C4392D">
        <w:t>appropriate version and name it in the drop down menu</w:t>
      </w:r>
    </w:p>
    <w:p w14:paraId="6533FF3C" w14:textId="54B56846" w:rsidR="00B039AB" w:rsidRPr="0052385C" w:rsidRDefault="0026098B" w:rsidP="00C42023">
      <w:pPr>
        <w:pStyle w:val="BodyTextnsp"/>
        <w:numPr>
          <w:ilvl w:val="0"/>
          <w:numId w:val="30"/>
        </w:numPr>
        <w:ind w:left="-1440"/>
      </w:pPr>
      <w:r>
        <w:t>As long as the imported version is h</w:t>
      </w:r>
      <w:r w:rsidR="00894D58">
        <w:t>igher, it will default to that in the future.</w:t>
      </w:r>
    </w:p>
    <w:p w14:paraId="0FD04568" w14:textId="77777777" w:rsidR="000F2896" w:rsidRPr="0052385C" w:rsidRDefault="000F2896" w:rsidP="000F2896">
      <w:pPr>
        <w:pStyle w:val="BodyText"/>
        <w:ind w:left="-720"/>
      </w:pPr>
    </w:p>
    <w:p w14:paraId="0F514CBA" w14:textId="30F32480" w:rsidR="00072F84" w:rsidRDefault="00894D58" w:rsidP="0047799E">
      <w:pPr>
        <w:pStyle w:val="Heading4"/>
        <w:ind w:left="-2160"/>
      </w:pPr>
      <w:r>
        <w:t>Manually adding files</w:t>
      </w:r>
      <w:r w:rsidR="000F2896" w:rsidRPr="0052385C">
        <w:t>:</w:t>
      </w:r>
      <w:r w:rsidR="00072F84">
        <w:t xml:space="preserve"> </w:t>
      </w:r>
    </w:p>
    <w:p w14:paraId="3CF921C9" w14:textId="644C893F" w:rsidR="00072F84" w:rsidRDefault="008458D6" w:rsidP="00072F84">
      <w:pPr>
        <w:pStyle w:val="BodyTextnsp"/>
        <w:numPr>
          <w:ilvl w:val="0"/>
          <w:numId w:val="31"/>
        </w:numPr>
        <w:ind w:left="-1440"/>
      </w:pPr>
      <w:r>
        <w:t xml:space="preserve">Using windows file explorer, navigate to where the Profiler Wizard .exe is </w:t>
      </w:r>
      <w:r w:rsidR="00656886">
        <w:t>located</w:t>
      </w:r>
    </w:p>
    <w:p w14:paraId="42ED12F2" w14:textId="7A8074AA" w:rsidR="00072F84" w:rsidRDefault="00656886" w:rsidP="00A40B52">
      <w:pPr>
        <w:pStyle w:val="BodyTextnsp"/>
        <w:numPr>
          <w:ilvl w:val="0"/>
          <w:numId w:val="31"/>
        </w:numPr>
        <w:ind w:left="-1440"/>
      </w:pPr>
      <w:r>
        <w:t>There should be a folder in the same location labeled “campbellcode”</w:t>
      </w:r>
    </w:p>
    <w:p w14:paraId="1BFCA32F" w14:textId="508B4674" w:rsidR="00072F84" w:rsidRDefault="00072F84" w:rsidP="00072F84">
      <w:pPr>
        <w:pStyle w:val="BodyTextnsp"/>
        <w:numPr>
          <w:ilvl w:val="0"/>
          <w:numId w:val="31"/>
        </w:numPr>
        <w:ind w:left="-1440"/>
      </w:pPr>
      <w:r>
        <w:t xml:space="preserve">Navigate to the folder </w:t>
      </w:r>
      <w:r w:rsidR="00C01377">
        <w:t>labeled Profiler</w:t>
      </w:r>
    </w:p>
    <w:p w14:paraId="08FB9672" w14:textId="77777777" w:rsidR="00AD7336" w:rsidRDefault="00AD7336" w:rsidP="00AD7336">
      <w:pPr>
        <w:pStyle w:val="BodyTextnsp"/>
      </w:pPr>
    </w:p>
    <w:p w14:paraId="3B8D78A4" w14:textId="3B41EBEB" w:rsidR="00C01377" w:rsidRDefault="00C01377" w:rsidP="00072F84">
      <w:pPr>
        <w:pStyle w:val="BodyTextnsp"/>
        <w:numPr>
          <w:ilvl w:val="0"/>
          <w:numId w:val="31"/>
        </w:numPr>
        <w:ind w:left="-1440"/>
      </w:pPr>
      <w:r>
        <w:lastRenderedPageBreak/>
        <w:t xml:space="preserve">Create a new folder </w:t>
      </w:r>
      <w:r w:rsidR="00430942">
        <w:t>named with the appropriate version</w:t>
      </w:r>
    </w:p>
    <w:p w14:paraId="4324085F" w14:textId="77777777" w:rsidR="00772C51" w:rsidRDefault="00430942" w:rsidP="00772C51">
      <w:pPr>
        <w:pStyle w:val="BodyTextnsp"/>
        <w:numPr>
          <w:ilvl w:val="1"/>
          <w:numId w:val="31"/>
        </w:numPr>
        <w:ind w:left="-1080"/>
      </w:pPr>
      <w:r>
        <w:t>The version can be found by opening the</w:t>
      </w:r>
      <w:r w:rsidR="00365F0E">
        <w:t xml:space="preserve"> supplied .dlt file and finding the variable: progVersion</w:t>
      </w:r>
    </w:p>
    <w:p w14:paraId="3FC65C84" w14:textId="77777777" w:rsidR="00D956CE" w:rsidRDefault="00772C51" w:rsidP="00772C51">
      <w:pPr>
        <w:pStyle w:val="BodyTextnsp"/>
        <w:numPr>
          <w:ilvl w:val="0"/>
          <w:numId w:val="31"/>
        </w:numPr>
        <w:ind w:left="-1440"/>
      </w:pPr>
      <w:r>
        <w:t>Copy and paste the .dlt and .dld file into this folder</w:t>
      </w:r>
    </w:p>
    <w:p w14:paraId="137E09A1" w14:textId="29700C8F" w:rsidR="00D956CE" w:rsidRDefault="00D956CE" w:rsidP="00D956CE">
      <w:pPr>
        <w:pStyle w:val="BodyTextnsp"/>
        <w:numPr>
          <w:ilvl w:val="1"/>
          <w:numId w:val="31"/>
        </w:numPr>
        <w:ind w:left="-1080"/>
      </w:pPr>
      <w:r>
        <w:t>If improper</w:t>
      </w:r>
      <w:r w:rsidR="00F50A94">
        <w:t>/additional</w:t>
      </w:r>
      <w:r>
        <w:t xml:space="preserve"> files are placed in the folder, </w:t>
      </w:r>
      <w:r w:rsidR="00F50A94">
        <w:t>the wizard may or may not be able to create the necessary/correct files</w:t>
      </w:r>
    </w:p>
    <w:p w14:paraId="3214E612" w14:textId="3E71E0DF" w:rsidR="000F2896" w:rsidRDefault="00D956CE" w:rsidP="00772C51">
      <w:pPr>
        <w:pStyle w:val="BodyTextnsp"/>
        <w:numPr>
          <w:ilvl w:val="0"/>
          <w:numId w:val="31"/>
        </w:numPr>
        <w:ind w:left="-1440"/>
      </w:pPr>
      <w:r>
        <w:t>Next time running the wizard, the new version will be available in the dropdown on the review page</w:t>
      </w:r>
      <w:r w:rsidR="000F2896">
        <w:br/>
      </w:r>
    </w:p>
    <w:p w14:paraId="389DB30A" w14:textId="77777777" w:rsidR="006C6A75" w:rsidRDefault="006C6A75" w:rsidP="006C6A75">
      <w:pPr>
        <w:pStyle w:val="BodyTextnsp"/>
      </w:pPr>
    </w:p>
    <w:p w14:paraId="35FB1B0D" w14:textId="135DC829" w:rsidR="006C6A75" w:rsidRPr="0052385C" w:rsidRDefault="006C6A75" w:rsidP="00D70D00">
      <w:pPr>
        <w:pStyle w:val="Heading2"/>
      </w:pPr>
      <w:r>
        <w:t>Importing MET Code</w:t>
      </w:r>
      <w:r w:rsidRPr="0052385C">
        <w:t>:</w:t>
      </w:r>
    </w:p>
    <w:p w14:paraId="7D499D0F" w14:textId="77777777" w:rsidR="006C6A75" w:rsidRPr="0052385C" w:rsidRDefault="006C6A75" w:rsidP="0047799E">
      <w:pPr>
        <w:pStyle w:val="Heading4"/>
        <w:ind w:left="-2160"/>
      </w:pPr>
      <w:r>
        <w:t>Via the wizard (Recommended)</w:t>
      </w:r>
      <w:r w:rsidRPr="0052385C">
        <w:t>:</w:t>
      </w:r>
    </w:p>
    <w:p w14:paraId="0C1B3267" w14:textId="77777777" w:rsidR="006C6A75" w:rsidRDefault="006C6A75" w:rsidP="00107665">
      <w:pPr>
        <w:pStyle w:val="BodyTextnsp"/>
        <w:numPr>
          <w:ilvl w:val="0"/>
          <w:numId w:val="32"/>
        </w:numPr>
        <w:ind w:left="-1440"/>
      </w:pPr>
      <w:r>
        <w:t xml:space="preserve">Open the wizard and create/modify the appropriate file. </w:t>
      </w:r>
    </w:p>
    <w:p w14:paraId="0A6946E7" w14:textId="45BF4ECA" w:rsidR="006C6A75" w:rsidRDefault="006C6A75" w:rsidP="00107665">
      <w:pPr>
        <w:pStyle w:val="BodyTextnsp"/>
        <w:numPr>
          <w:ilvl w:val="0"/>
          <w:numId w:val="32"/>
        </w:numPr>
        <w:ind w:left="-1440"/>
      </w:pPr>
      <w:r>
        <w:t xml:space="preserve">Continue until you reach the page asking </w:t>
      </w:r>
      <w:r w:rsidR="00981F6A">
        <w:t>if you have MET sensors</w:t>
      </w:r>
      <w:r>
        <w:t>.</w:t>
      </w:r>
    </w:p>
    <w:p w14:paraId="13600F28" w14:textId="746A74E1" w:rsidR="00981F6A" w:rsidRDefault="00981F6A" w:rsidP="00107665">
      <w:pPr>
        <w:pStyle w:val="BodyTextnsp"/>
        <w:numPr>
          <w:ilvl w:val="0"/>
          <w:numId w:val="32"/>
        </w:numPr>
        <w:ind w:left="-1440"/>
      </w:pPr>
      <w:r>
        <w:t xml:space="preserve">If your system </w:t>
      </w:r>
      <w:r w:rsidR="005A2B6F">
        <w:t xml:space="preserve">doesn’t have </w:t>
      </w:r>
      <w:r w:rsidR="00FE0619">
        <w:t xml:space="preserve">a MET sensor but does have some type of special </w:t>
      </w:r>
      <w:r w:rsidR="00770C8A">
        <w:t xml:space="preserve">communication output, </w:t>
      </w:r>
      <w:r w:rsidR="0024285A">
        <w:t>click “Next” and perform</w:t>
      </w:r>
      <w:r w:rsidR="00421612">
        <w:t xml:space="preserve"> the same</w:t>
      </w:r>
      <w:r w:rsidR="0024285A">
        <w:t xml:space="preserve"> steps on the next page of the wizard</w:t>
      </w:r>
    </w:p>
    <w:p w14:paraId="32AE569F" w14:textId="79BF1554" w:rsidR="005A2B6F" w:rsidRDefault="00456C62" w:rsidP="00107665">
      <w:pPr>
        <w:pStyle w:val="BodyTextnsp"/>
        <w:numPr>
          <w:ilvl w:val="0"/>
          <w:numId w:val="32"/>
        </w:numPr>
        <w:ind w:left="-1440"/>
      </w:pPr>
      <w:r>
        <w:t>Select “Custom”</w:t>
      </w:r>
      <w:r w:rsidR="00A53632">
        <w:t xml:space="preserve"> and a few new sections should appear</w:t>
      </w:r>
    </w:p>
    <w:p w14:paraId="07B9A601" w14:textId="4A76E6D5" w:rsidR="00456C62" w:rsidRDefault="00A53632" w:rsidP="00107665">
      <w:pPr>
        <w:pStyle w:val="BodyTextnsp"/>
        <w:numPr>
          <w:ilvl w:val="0"/>
          <w:numId w:val="32"/>
        </w:numPr>
        <w:ind w:left="-1440"/>
      </w:pPr>
      <w:r>
        <w:t>Under t</w:t>
      </w:r>
      <w:r w:rsidR="005422D7">
        <w:t>he “Custom Program Selection” section, select “Import” from the dropdown menu</w:t>
      </w:r>
    </w:p>
    <w:p w14:paraId="04889956" w14:textId="711D014A" w:rsidR="000D7BE8" w:rsidRDefault="008A12AF" w:rsidP="000D7BE8">
      <w:pPr>
        <w:pStyle w:val="BodyTextnsp"/>
        <w:numPr>
          <w:ilvl w:val="1"/>
          <w:numId w:val="32"/>
        </w:numPr>
        <w:ind w:left="-360"/>
      </w:pPr>
      <w:r w:rsidRPr="008A12AF">
        <w:rPr>
          <w:noProof/>
        </w:rPr>
        <w:drawing>
          <wp:inline distT="0" distB="0" distL="0" distR="0" wp14:anchorId="00C777E9" wp14:editId="7AFD22F7">
            <wp:extent cx="4229100" cy="3321050"/>
            <wp:effectExtent l="0" t="0" r="0" b="0"/>
            <wp:docPr id="131151487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514874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332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1DA0C" w14:textId="77777777" w:rsidR="008A12AF" w:rsidRDefault="008A12AF" w:rsidP="008A12AF">
      <w:pPr>
        <w:pStyle w:val="BodyTextnsp"/>
        <w:ind w:left="-360"/>
      </w:pPr>
    </w:p>
    <w:p w14:paraId="6A953A6C" w14:textId="77777777" w:rsidR="008A12AF" w:rsidRDefault="008A12AF" w:rsidP="008A12AF">
      <w:pPr>
        <w:pStyle w:val="BodyTextnsp"/>
        <w:numPr>
          <w:ilvl w:val="0"/>
          <w:numId w:val="32"/>
        </w:numPr>
        <w:ind w:left="-1350"/>
      </w:pPr>
      <w:r>
        <w:lastRenderedPageBreak/>
        <w:t>Navigate to the folder containing the new files and click “Select Folder”</w:t>
      </w:r>
    </w:p>
    <w:p w14:paraId="79EF24E3" w14:textId="77777777" w:rsidR="008A12AF" w:rsidRDefault="008A12AF" w:rsidP="008A12AF">
      <w:pPr>
        <w:pStyle w:val="BodyTextnsp"/>
        <w:numPr>
          <w:ilvl w:val="1"/>
          <w:numId w:val="32"/>
        </w:numPr>
        <w:ind w:left="-1080"/>
      </w:pPr>
      <w:r>
        <w:t>The folder should only contain a single .dlt and .dld file, any exceptions will create an error</w:t>
      </w:r>
    </w:p>
    <w:p w14:paraId="5DEDDD15" w14:textId="24BE35DB" w:rsidR="006C6A75" w:rsidRDefault="008A12AF" w:rsidP="00F25DF8">
      <w:pPr>
        <w:pStyle w:val="BodyTextnsp"/>
        <w:numPr>
          <w:ilvl w:val="1"/>
          <w:numId w:val="32"/>
        </w:numPr>
        <w:ind w:left="-1080"/>
      </w:pPr>
      <w:r>
        <w:t>Depending on PC settings, the folder may appear empty</w:t>
      </w:r>
    </w:p>
    <w:p w14:paraId="4058688B" w14:textId="3E08A5B2" w:rsidR="00FF06BF" w:rsidRDefault="00FF06BF" w:rsidP="00F25DF8">
      <w:pPr>
        <w:pStyle w:val="BodyTextnsp"/>
        <w:numPr>
          <w:ilvl w:val="1"/>
          <w:numId w:val="32"/>
        </w:numPr>
        <w:ind w:left="-1080"/>
      </w:pPr>
      <w:r w:rsidRPr="00FF06BF">
        <w:rPr>
          <w:noProof/>
        </w:rPr>
        <w:drawing>
          <wp:inline distT="0" distB="0" distL="0" distR="0" wp14:anchorId="6CC96A17" wp14:editId="05F7D8B0">
            <wp:extent cx="2486372" cy="1257475"/>
            <wp:effectExtent l="0" t="0" r="9525" b="0"/>
            <wp:docPr id="1997777111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777111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6372" cy="12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6C2F6" w14:textId="77777777" w:rsidR="00F25DF8" w:rsidRDefault="00F25DF8" w:rsidP="00F25DF8">
      <w:pPr>
        <w:pStyle w:val="BodyTextnsp"/>
        <w:ind w:left="-1080"/>
      </w:pPr>
    </w:p>
    <w:p w14:paraId="09475C67" w14:textId="77777777" w:rsidR="006C6A75" w:rsidRDefault="006C6A75" w:rsidP="00107665">
      <w:pPr>
        <w:pStyle w:val="BodyTextnsp"/>
        <w:numPr>
          <w:ilvl w:val="0"/>
          <w:numId w:val="32"/>
        </w:numPr>
        <w:ind w:left="-1440"/>
      </w:pPr>
      <w:r>
        <w:t>The wizard will search the files and retrieve the appropriate version and name it in the drop down menu</w:t>
      </w:r>
    </w:p>
    <w:p w14:paraId="768586DD" w14:textId="146DA72C" w:rsidR="00421612" w:rsidRDefault="00421612" w:rsidP="00421612">
      <w:pPr>
        <w:pStyle w:val="BodyTextnsp"/>
        <w:numPr>
          <w:ilvl w:val="1"/>
          <w:numId w:val="32"/>
        </w:numPr>
        <w:ind w:left="-1080"/>
      </w:pPr>
      <w:r w:rsidRPr="00421612">
        <w:rPr>
          <w:noProof/>
        </w:rPr>
        <w:drawing>
          <wp:inline distT="0" distB="0" distL="0" distR="0" wp14:anchorId="4DB308D1" wp14:editId="68661EDA">
            <wp:extent cx="1914792" cy="1343212"/>
            <wp:effectExtent l="0" t="0" r="9525" b="9525"/>
            <wp:docPr id="1510113284" name="Picture 1" descr="A screenshot of a program selec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113284" name="Picture 1" descr="A screenshot of a program selec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4792" cy="134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B092DE" w14:textId="38F95131" w:rsidR="006C6A75" w:rsidRPr="0052385C" w:rsidRDefault="006C6A75" w:rsidP="00C94DA8">
      <w:pPr>
        <w:pStyle w:val="BodyTextnsp"/>
      </w:pPr>
    </w:p>
    <w:p w14:paraId="3DFF1202" w14:textId="77777777" w:rsidR="006C6A75" w:rsidRPr="0052385C" w:rsidRDefault="006C6A75" w:rsidP="006C6A75">
      <w:pPr>
        <w:pStyle w:val="BodyText"/>
        <w:ind w:left="-720"/>
      </w:pPr>
    </w:p>
    <w:p w14:paraId="7D62BBE0" w14:textId="77777777" w:rsidR="006C6A75" w:rsidRDefault="006C6A75" w:rsidP="0047799E">
      <w:pPr>
        <w:pStyle w:val="Heading4"/>
        <w:ind w:left="-2160"/>
      </w:pPr>
      <w:r>
        <w:t>Manually adding files</w:t>
      </w:r>
      <w:r w:rsidRPr="0052385C">
        <w:t>:</w:t>
      </w:r>
      <w:r>
        <w:t xml:space="preserve"> </w:t>
      </w:r>
    </w:p>
    <w:p w14:paraId="4FCE88D2" w14:textId="77777777" w:rsidR="006C6A75" w:rsidRDefault="006C6A75" w:rsidP="006C6A75">
      <w:pPr>
        <w:pStyle w:val="BodyTextnsp"/>
        <w:numPr>
          <w:ilvl w:val="0"/>
          <w:numId w:val="31"/>
        </w:numPr>
        <w:ind w:left="-1440"/>
      </w:pPr>
      <w:r>
        <w:t>Using windows file explorer, navigate to where the Profiler Wizard .exe is located</w:t>
      </w:r>
    </w:p>
    <w:p w14:paraId="4163B149" w14:textId="77777777" w:rsidR="006C6A75" w:rsidRDefault="006C6A75" w:rsidP="006C6A75">
      <w:pPr>
        <w:pStyle w:val="BodyTextnsp"/>
        <w:numPr>
          <w:ilvl w:val="0"/>
          <w:numId w:val="31"/>
        </w:numPr>
        <w:ind w:left="-1440"/>
      </w:pPr>
      <w:r>
        <w:t>There should be a folder in the same location labeled “campbellcode”</w:t>
      </w:r>
    </w:p>
    <w:p w14:paraId="289524EC" w14:textId="6E2C0397" w:rsidR="006C6A75" w:rsidRDefault="006C6A75" w:rsidP="006C6A75">
      <w:pPr>
        <w:pStyle w:val="BodyTextnsp"/>
        <w:numPr>
          <w:ilvl w:val="0"/>
          <w:numId w:val="31"/>
        </w:numPr>
        <w:ind w:left="-1440"/>
      </w:pPr>
      <w:r>
        <w:t xml:space="preserve">Navigate to the folder labeled </w:t>
      </w:r>
      <w:r w:rsidR="00BD1D43">
        <w:t>MET</w:t>
      </w:r>
    </w:p>
    <w:p w14:paraId="7D5581A3" w14:textId="3F929086" w:rsidR="00BD1D43" w:rsidRDefault="00BD1D43" w:rsidP="006C6A75">
      <w:pPr>
        <w:pStyle w:val="BodyTextnsp"/>
        <w:numPr>
          <w:ilvl w:val="0"/>
          <w:numId w:val="31"/>
        </w:numPr>
        <w:ind w:left="-1440"/>
      </w:pPr>
      <w:r>
        <w:t>Navigate to the appro</w:t>
      </w:r>
      <w:r w:rsidR="001C42B5">
        <w:t>priate MET suite folder, if</w:t>
      </w:r>
      <w:r w:rsidR="00786142">
        <w:t xml:space="preserve"> no </w:t>
      </w:r>
      <w:r w:rsidR="00F204F5">
        <w:t>meteorological</w:t>
      </w:r>
      <w:r w:rsidR="00786142">
        <w:t xml:space="preserve"> sensors are present, it is recommended to place it in the SpComms</w:t>
      </w:r>
      <w:r w:rsidR="00F204F5">
        <w:t xml:space="preserve"> folder</w:t>
      </w:r>
      <w:r w:rsidR="00697284">
        <w:t>. If unsure use Custom folder</w:t>
      </w:r>
    </w:p>
    <w:p w14:paraId="7CB63EAF" w14:textId="77777777" w:rsidR="006C6A75" w:rsidRDefault="006C6A75" w:rsidP="006C6A75">
      <w:pPr>
        <w:pStyle w:val="BodyTextnsp"/>
        <w:numPr>
          <w:ilvl w:val="0"/>
          <w:numId w:val="31"/>
        </w:numPr>
        <w:ind w:left="-1440"/>
      </w:pPr>
      <w:r>
        <w:t>Create a new folder named with the appropriate version</w:t>
      </w:r>
    </w:p>
    <w:p w14:paraId="768FAE51" w14:textId="77777777" w:rsidR="006C6A75" w:rsidRDefault="006C6A75" w:rsidP="006C6A75">
      <w:pPr>
        <w:pStyle w:val="BodyTextnsp"/>
        <w:numPr>
          <w:ilvl w:val="1"/>
          <w:numId w:val="31"/>
        </w:numPr>
        <w:ind w:left="-1080"/>
      </w:pPr>
      <w:r>
        <w:t>The version can be found by opening the supplied .dlt file and finding the variable: progVersion</w:t>
      </w:r>
    </w:p>
    <w:p w14:paraId="011F4540" w14:textId="77777777" w:rsidR="006C6A75" w:rsidRDefault="006C6A75" w:rsidP="006C6A75">
      <w:pPr>
        <w:pStyle w:val="BodyTextnsp"/>
        <w:numPr>
          <w:ilvl w:val="0"/>
          <w:numId w:val="31"/>
        </w:numPr>
        <w:ind w:left="-1440"/>
      </w:pPr>
      <w:r>
        <w:t>Copy and paste the .dlt and .dld file into this folder</w:t>
      </w:r>
    </w:p>
    <w:p w14:paraId="27B06A6A" w14:textId="77777777" w:rsidR="006C6A75" w:rsidRDefault="006C6A75" w:rsidP="006C6A75">
      <w:pPr>
        <w:pStyle w:val="BodyTextnsp"/>
        <w:numPr>
          <w:ilvl w:val="1"/>
          <w:numId w:val="31"/>
        </w:numPr>
        <w:ind w:left="-1080"/>
      </w:pPr>
      <w:r>
        <w:t>If improper/additional files are placed in the folder, the wizard may or may not be able to create the necessary/correct files</w:t>
      </w:r>
    </w:p>
    <w:p w14:paraId="35EF26E5" w14:textId="17B76A2E" w:rsidR="006C6A75" w:rsidRDefault="006C6A75" w:rsidP="006C6A75">
      <w:pPr>
        <w:pStyle w:val="BodyTextnsp"/>
        <w:numPr>
          <w:ilvl w:val="0"/>
          <w:numId w:val="31"/>
        </w:numPr>
        <w:ind w:left="-1440"/>
      </w:pPr>
      <w:r>
        <w:t xml:space="preserve">Next time running the wizard, </w:t>
      </w:r>
      <w:r w:rsidR="00697284">
        <w:t xml:space="preserve">it will be present in the custom </w:t>
      </w:r>
      <w:r w:rsidR="00F315D6">
        <w:t xml:space="preserve">dropdown </w:t>
      </w:r>
      <w:r w:rsidR="00697284">
        <w:t xml:space="preserve"> if placed there, otherwise, selecting the corresponding </w:t>
      </w:r>
      <w:r w:rsidR="00F315D6">
        <w:t>type will use the correct files</w:t>
      </w:r>
      <w:r w:rsidR="00697284">
        <w:t xml:space="preserve"> </w:t>
      </w:r>
      <w:r>
        <w:br/>
      </w:r>
    </w:p>
    <w:p w14:paraId="7EE86F19" w14:textId="77777777" w:rsidR="006C6A75" w:rsidRDefault="006C6A75" w:rsidP="006C6A75">
      <w:pPr>
        <w:pStyle w:val="BodyTextnsp"/>
      </w:pPr>
    </w:p>
    <w:p w14:paraId="66CAFEF4" w14:textId="45DB42F2" w:rsidR="000F2896" w:rsidRDefault="00F315D6" w:rsidP="00D70D00">
      <w:pPr>
        <w:pStyle w:val="Heading2"/>
      </w:pPr>
      <w:r>
        <w:lastRenderedPageBreak/>
        <w:t>Removing Files</w:t>
      </w:r>
      <w:r w:rsidR="000F2896">
        <w:t xml:space="preserve">: </w:t>
      </w:r>
    </w:p>
    <w:p w14:paraId="14A3BC3F" w14:textId="358427A6" w:rsidR="000F2896" w:rsidRDefault="00D35EA2" w:rsidP="002D69ED">
      <w:pPr>
        <w:pStyle w:val="Heading4"/>
        <w:ind w:left="-1440"/>
      </w:pPr>
      <w:r>
        <w:t>If there are incorrect or undesired versions present, they can be removed as options</w:t>
      </w:r>
      <w:r w:rsidR="000F2896" w:rsidRPr="00CB07CF">
        <w:t>.</w:t>
      </w:r>
    </w:p>
    <w:p w14:paraId="01C57307" w14:textId="2044EAE9" w:rsidR="000F2896" w:rsidRDefault="000F2896" w:rsidP="002D69ED">
      <w:pPr>
        <w:pStyle w:val="BodyText"/>
        <w:ind w:left="-1440"/>
      </w:pPr>
      <w:r w:rsidRPr="00961777">
        <w:br/>
      </w:r>
      <w:r w:rsidR="00D35EA2">
        <w:t xml:space="preserve">Follow the same steps as manually adding the files, except </w:t>
      </w:r>
      <w:r w:rsidR="0074453D">
        <w:t xml:space="preserve">instead of pasting the folder, delete the folder with the code and next time the wizard is ran, </w:t>
      </w:r>
      <w:r w:rsidR="00F723BC">
        <w:t>those files will not be available</w:t>
      </w:r>
    </w:p>
    <w:p w14:paraId="4EEB268B" w14:textId="77777777" w:rsidR="00812EDF" w:rsidRDefault="00812EDF" w:rsidP="002D69ED">
      <w:pPr>
        <w:pStyle w:val="BodyText"/>
        <w:ind w:left="-1440"/>
      </w:pPr>
    </w:p>
    <w:p w14:paraId="642EA603" w14:textId="5A98F34A" w:rsidR="00812EDF" w:rsidRDefault="00812EDF" w:rsidP="002D69ED">
      <w:pPr>
        <w:pStyle w:val="BodyText"/>
        <w:ind w:left="-1440"/>
      </w:pPr>
      <w:r>
        <w:t>**</w:t>
      </w:r>
      <w:r w:rsidR="00F32526">
        <w:t>*</w:t>
      </w:r>
      <w:r>
        <w:t xml:space="preserve"> The various options of met </w:t>
      </w:r>
      <w:r w:rsidR="002F0744">
        <w:t>suit</w:t>
      </w:r>
      <w:r w:rsidR="00907E44">
        <w:t>e</w:t>
      </w:r>
      <w:r w:rsidR="002F0744">
        <w:t>s</w:t>
      </w:r>
      <w:r w:rsidR="00892EB7">
        <w:t>/ special communication methods</w:t>
      </w:r>
      <w:r w:rsidR="00907E44">
        <w:t xml:space="preserve"> will still be available</w:t>
      </w:r>
      <w:r w:rsidR="003A28BE">
        <w:t xml:space="preserve"> as options if their folders are deleted, but wizard will show an error message when trying to create files if </w:t>
      </w:r>
      <w:r w:rsidR="00892EB7">
        <w:t>they are missing</w:t>
      </w:r>
    </w:p>
    <w:p w14:paraId="092424BF" w14:textId="77777777" w:rsidR="00D70D00" w:rsidRDefault="00D70D00" w:rsidP="00F723BC">
      <w:pPr>
        <w:pStyle w:val="BodyText"/>
      </w:pPr>
    </w:p>
    <w:p w14:paraId="6160B798" w14:textId="03653A28" w:rsidR="00D70D00" w:rsidRPr="0052385C" w:rsidRDefault="0094088A" w:rsidP="00D70D00">
      <w:pPr>
        <w:pStyle w:val="Heading2"/>
      </w:pPr>
      <w:r>
        <w:t>Additional Notes</w:t>
      </w:r>
      <w:r w:rsidR="00D70D00" w:rsidRPr="0052385C">
        <w:t>:</w:t>
      </w:r>
    </w:p>
    <w:p w14:paraId="56703E26" w14:textId="31DC964C" w:rsidR="00D70D00" w:rsidRDefault="004E6F22" w:rsidP="002D69ED">
      <w:pPr>
        <w:pStyle w:val="Heading4"/>
        <w:ind w:left="-1440"/>
      </w:pPr>
      <w:r>
        <w:t>Retain default settings</w:t>
      </w:r>
      <w:r w:rsidR="00D70D00" w:rsidRPr="0052385C">
        <w:t>:</w:t>
      </w:r>
    </w:p>
    <w:p w14:paraId="7496F737" w14:textId="4573C983" w:rsidR="004E6F22" w:rsidRPr="004E6F22" w:rsidRDefault="004E6F22" w:rsidP="004E6F22">
      <w:r>
        <w:t xml:space="preserve">If there are settings that </w:t>
      </w:r>
      <w:r w:rsidR="00432A84">
        <w:t xml:space="preserve">the </w:t>
      </w:r>
      <w:r w:rsidR="00CC2099">
        <w:t>wizard overwrites</w:t>
      </w:r>
      <w:r w:rsidR="00057CBC">
        <w:t xml:space="preserve"> or are a variable </w:t>
      </w:r>
      <w:r w:rsidR="00E7344B">
        <w:t xml:space="preserve">in the settings file that </w:t>
      </w:r>
      <w:r w:rsidR="00A238FC">
        <w:t>are</w:t>
      </w:r>
      <w:r w:rsidR="00E7344B">
        <w:t xml:space="preserve"> not present in the wizard, and a different from default value is </w:t>
      </w:r>
      <w:r w:rsidR="008F7EC5">
        <w:t>desired, the .dlt file can be updated accordingly and the wizard will not change the values.</w:t>
      </w:r>
    </w:p>
    <w:p w14:paraId="3F2AF04A" w14:textId="33211D84" w:rsidR="00E87997" w:rsidRDefault="00D70D00" w:rsidP="008F7EC5">
      <w:pPr>
        <w:pStyle w:val="BodyTextnsp"/>
        <w:numPr>
          <w:ilvl w:val="0"/>
          <w:numId w:val="33"/>
        </w:numPr>
        <w:ind w:left="-720"/>
      </w:pPr>
      <w:r>
        <w:t xml:space="preserve">Open the </w:t>
      </w:r>
      <w:r w:rsidR="008F7EC5">
        <w:t xml:space="preserve">.dlt </w:t>
      </w:r>
      <w:r w:rsidR="00607E98">
        <w:t>file</w:t>
      </w:r>
    </w:p>
    <w:p w14:paraId="04694C8E" w14:textId="45D75B42" w:rsidR="00607E98" w:rsidRDefault="00607E98" w:rsidP="008F7EC5">
      <w:pPr>
        <w:pStyle w:val="BodyTextnsp"/>
        <w:numPr>
          <w:ilvl w:val="0"/>
          <w:numId w:val="33"/>
        </w:numPr>
        <w:ind w:left="-720"/>
      </w:pPr>
      <w:r>
        <w:t>Find the variable that needs modified</w:t>
      </w:r>
    </w:p>
    <w:p w14:paraId="0DB948F8" w14:textId="045B83AA" w:rsidR="00607E98" w:rsidRDefault="00607E98" w:rsidP="008F7EC5">
      <w:pPr>
        <w:pStyle w:val="BodyTextnsp"/>
        <w:numPr>
          <w:ilvl w:val="0"/>
          <w:numId w:val="33"/>
        </w:numPr>
        <w:ind w:left="-720"/>
      </w:pPr>
      <w:r>
        <w:t>Modify the value</w:t>
      </w:r>
      <w:r w:rsidR="006E0AC9">
        <w:t xml:space="preserve"> to new desired value</w:t>
      </w:r>
    </w:p>
    <w:p w14:paraId="37F9D4B9" w14:textId="20371691" w:rsidR="00FE1D78" w:rsidRDefault="00FE1D78" w:rsidP="00FE1D78">
      <w:pPr>
        <w:pStyle w:val="BodyTextnsp"/>
        <w:numPr>
          <w:ilvl w:val="1"/>
          <w:numId w:val="33"/>
        </w:numPr>
        <w:ind w:left="-360"/>
      </w:pPr>
      <w:r>
        <w:t>Stopping at this step will change default values but can still be overwritten by the wizard</w:t>
      </w:r>
    </w:p>
    <w:p w14:paraId="5DA88725" w14:textId="66B2DA12" w:rsidR="006E0AC9" w:rsidRDefault="006E0AC9" w:rsidP="008F7EC5">
      <w:pPr>
        <w:pStyle w:val="BodyTextnsp"/>
        <w:numPr>
          <w:ilvl w:val="0"/>
          <w:numId w:val="33"/>
        </w:numPr>
        <w:ind w:left="-720"/>
      </w:pPr>
      <w:r>
        <w:t>After the value, there will be a string in the format of: ‘#______#</w:t>
      </w:r>
    </w:p>
    <w:p w14:paraId="165D8D92" w14:textId="150A5F55" w:rsidR="006E0AC9" w:rsidRDefault="00062918" w:rsidP="008F7EC5">
      <w:pPr>
        <w:pStyle w:val="BodyTextnsp"/>
        <w:numPr>
          <w:ilvl w:val="0"/>
          <w:numId w:val="33"/>
        </w:numPr>
        <w:ind w:left="-720"/>
      </w:pPr>
      <w:r>
        <w:t>Placing a space between the ‘#</w:t>
      </w:r>
      <w:r w:rsidR="0095493A">
        <w:t>, making it ‘ #___#</w:t>
      </w:r>
      <w:r w:rsidR="002B23BC">
        <w:t>,</w:t>
      </w:r>
      <w:r>
        <w:t xml:space="preserve"> will cause the wizard to </w:t>
      </w:r>
      <w:r w:rsidR="00CC2DF2">
        <w:t>skip over that variable when creating the settings file</w:t>
      </w:r>
    </w:p>
    <w:p w14:paraId="3442040F" w14:textId="0FEA2B4D" w:rsidR="00CC2DF2" w:rsidRPr="000F2896" w:rsidRDefault="00CC2DF2" w:rsidP="00A238FC">
      <w:pPr>
        <w:pStyle w:val="BodyTextnsp"/>
        <w:numPr>
          <w:ilvl w:val="1"/>
          <w:numId w:val="33"/>
        </w:numPr>
        <w:ind w:left="-360"/>
      </w:pPr>
      <w:r>
        <w:t xml:space="preserve">If a value is not changing that should be, verify </w:t>
      </w:r>
      <w:r w:rsidR="002813B7">
        <w:t>the formatting of ‘#_____# is followed</w:t>
      </w:r>
    </w:p>
    <w:sectPr w:rsidR="00CC2DF2" w:rsidRPr="000F2896" w:rsidSect="00314830">
      <w:headerReference w:type="even" r:id="rId11"/>
      <w:headerReference w:type="default" r:id="rId12"/>
      <w:footerReference w:type="even" r:id="rId13"/>
      <w:footerReference w:type="default" r:id="rId14"/>
      <w:type w:val="oddPage"/>
      <w:pgSz w:w="12240" w:h="15840" w:code="1"/>
      <w:pgMar w:top="1800" w:right="1080" w:bottom="720" w:left="3780" w:header="720" w:footer="720" w:gutter="720"/>
      <w:paperSrc w:first="15" w:other="15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5C7A8" w14:textId="77777777" w:rsidR="002F0E50" w:rsidRDefault="002F0E50" w:rsidP="00D70D00">
      <w:r>
        <w:separator/>
      </w:r>
    </w:p>
  </w:endnote>
  <w:endnote w:type="continuationSeparator" w:id="0">
    <w:p w14:paraId="7EA28656" w14:textId="77777777" w:rsidR="002F0E50" w:rsidRDefault="002F0E50" w:rsidP="00D7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27C26" w14:textId="77777777" w:rsidR="004A52C2" w:rsidRDefault="002A1422" w:rsidP="00D70D00">
    <w:pPr>
      <w:pStyle w:val="Footer"/>
    </w:pPr>
    <w:r>
      <w:fldChar w:fldCharType="begin"/>
    </w:r>
    <w:r w:rsidR="007B665A">
      <w:instrText>PAGE</w:instrText>
    </w:r>
    <w:r>
      <w:fldChar w:fldCharType="separate"/>
    </w:r>
    <w:r w:rsidR="008E47E9">
      <w:t>2</w:t>
    </w:r>
    <w:r>
      <w:fldChar w:fldCharType="end"/>
    </w:r>
    <w:r w:rsidR="007B665A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BB9AE" w14:textId="59F500E3" w:rsidR="004A52C2" w:rsidRDefault="009B2314" w:rsidP="00D70D00">
    <w:pPr>
      <w:pStyle w:val="Footer"/>
    </w:pPr>
    <w:r>
      <w:rPr>
        <w:lang w:val="en-US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51B29E97" wp14:editId="349F8E87">
              <wp:simplePos x="0" y="0"/>
              <wp:positionH relativeFrom="column">
                <wp:posOffset>-3875405</wp:posOffset>
              </wp:positionH>
              <wp:positionV relativeFrom="paragraph">
                <wp:posOffset>-241300</wp:posOffset>
              </wp:positionV>
              <wp:extent cx="6664325" cy="3295015"/>
              <wp:effectExtent l="1270" t="463550" r="135255" b="461010"/>
              <wp:wrapNone/>
              <wp:docPr id="55905294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664325" cy="3295015"/>
                        <a:chOff x="-2143" y="13955"/>
                        <a:chExt cx="10495" cy="5189"/>
                      </a:xfrm>
                    </wpg:grpSpPr>
                    <wps:wsp>
                      <wps:cNvPr id="144143982" name="Oval 4"/>
                      <wps:cNvSpPr>
                        <a:spLocks noChangeArrowheads="1"/>
                      </wps:cNvSpPr>
                      <wps:spPr bwMode="auto">
                        <a:xfrm>
                          <a:off x="-2" y="15167"/>
                          <a:ext cx="7920" cy="3528"/>
                        </a:xfrm>
                        <a:prstGeom prst="ellipse">
                          <a:avLst/>
                        </a:prstGeom>
                        <a:solidFill>
                          <a:srgbClr val="15497D">
                            <a:alpha val="2392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5497D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3947839" name="Oval 5"/>
                      <wps:cNvSpPr>
                        <a:spLocks noChangeArrowheads="1"/>
                      </wps:cNvSpPr>
                      <wps:spPr bwMode="auto">
                        <a:xfrm>
                          <a:off x="-2143" y="14631"/>
                          <a:ext cx="7020" cy="3960"/>
                        </a:xfrm>
                        <a:prstGeom prst="ellipse">
                          <a:avLst/>
                        </a:prstGeom>
                        <a:solidFill>
                          <a:srgbClr val="15497D">
                            <a:alpha val="2392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5497D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75379673" name="Oval 3"/>
                      <wps:cNvSpPr>
                        <a:spLocks noChangeArrowheads="1"/>
                      </wps:cNvSpPr>
                      <wps:spPr bwMode="auto">
                        <a:xfrm rot="1176296">
                          <a:off x="-1083" y="13955"/>
                          <a:ext cx="9435" cy="5189"/>
                        </a:xfrm>
                        <a:prstGeom prst="ellipse">
                          <a:avLst/>
                        </a:prstGeom>
                        <a:solidFill>
                          <a:srgbClr val="15497D">
                            <a:alpha val="23921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15497D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group w14:anchorId="625878BC" id="Group 1" o:spid="_x0000_s1026" style="position:absolute;margin-left:-305.15pt;margin-top:-19pt;width:524.75pt;height:259.45pt;z-index:-251655168" coordorigin="-2143,13955" coordsize="10495,5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">
              <v:oval id="Oval 4" o:spid="_x0000_s1027" style="position:absolute;left:-2;top:15167;width:7920;height:3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" fillcolor="#15497d" stroked="f" strokecolor="#15497d">
                <v:fill opacity="15677f"/>
              </v:oval>
              <v:oval id="Oval 5" o:spid="_x0000_s1028" style="position:absolute;left:-2143;top:14631;width:7020;height:3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" fillcolor="#15497d" stroked="f" strokecolor="#15497d">
                <v:fill opacity="15677f"/>
              </v:oval>
              <v:oval id="Oval 3" o:spid="_x0000_s1029" style="position:absolute;left:-1083;top:13955;width:9435;height:5189;rotation:128482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" fillcolor="#15497d" stroked="f" strokecolor="#15497d">
                <v:fill opacity="15677f"/>
              </v:oval>
            </v:group>
          </w:pict>
        </mc:Fallback>
      </mc:AlternateContent>
    </w:r>
    <w:r w:rsidR="007B665A">
      <w:tab/>
    </w:r>
    <w:r w:rsidR="006D10FE">
      <w:fldChar w:fldCharType="begin"/>
    </w:r>
    <w:r w:rsidR="006D10FE">
      <w:instrText>PAGE</w:instrText>
    </w:r>
    <w:r w:rsidR="006D10FE">
      <w:fldChar w:fldCharType="separate"/>
    </w:r>
    <w:r w:rsidR="006D10FE">
      <w:t>4</w:t>
    </w:r>
    <w:r w:rsidR="006D10FE">
      <w:fldChar w:fldCharType="end"/>
    </w:r>
    <w:r w:rsidR="007B665A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EB3F9" w14:textId="77777777" w:rsidR="002F0E50" w:rsidRDefault="002F0E50" w:rsidP="00D70D00">
      <w:r>
        <w:separator/>
      </w:r>
    </w:p>
  </w:footnote>
  <w:footnote w:type="continuationSeparator" w:id="0">
    <w:p w14:paraId="770FB492" w14:textId="77777777" w:rsidR="002F0E50" w:rsidRDefault="002F0E50" w:rsidP="00D70D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41227" w14:textId="77777777" w:rsidR="000F2896" w:rsidRDefault="000F2896" w:rsidP="00D70D00">
    <w:pPr>
      <w:pStyle w:val="Header"/>
    </w:pPr>
    <w:r>
      <w:tab/>
      <w:t>Profiler Wizard File Import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E8F95" w14:textId="77777777" w:rsidR="000F2896" w:rsidRDefault="000F2896" w:rsidP="00D70D00">
    <w:pPr>
      <w:pStyle w:val="Header"/>
    </w:pP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417725D7" wp14:editId="12F3735D">
          <wp:simplePos x="0" y="0"/>
          <wp:positionH relativeFrom="column">
            <wp:posOffset>3622040</wp:posOffset>
          </wp:positionH>
          <wp:positionV relativeFrom="paragraph">
            <wp:posOffset>-207010</wp:posOffset>
          </wp:positionV>
          <wp:extent cx="733425" cy="728980"/>
          <wp:effectExtent l="19050" t="0" r="9525" b="0"/>
          <wp:wrapThrough wrapText="bothSides">
            <wp:wrapPolygon edited="0">
              <wp:start x="-561" y="0"/>
              <wp:lineTo x="-561" y="20885"/>
              <wp:lineTo x="21881" y="20885"/>
              <wp:lineTo x="21881" y="0"/>
              <wp:lineTo x="-561" y="0"/>
            </wp:wrapPolygon>
          </wp:wrapThrough>
          <wp:docPr id="1729787860" name="Picture 1729787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7289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Profiler Wizard File Import</w:t>
    </w:r>
    <w:r>
      <w:tab/>
      <w:t>V6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0F6250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85E20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4361B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2B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DF2D53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2C7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40F7A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AC4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823E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3CD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8F9E49A6"/>
    <w:lvl w:ilvl="0">
      <w:numFmt w:val="decimal"/>
      <w:pStyle w:val="Bullet"/>
      <w:lvlText w:val="*"/>
      <w:lvlJc w:val="left"/>
    </w:lvl>
  </w:abstractNum>
  <w:abstractNum w:abstractNumId="11" w15:restartNumberingAfterBreak="0">
    <w:nsid w:val="02274F9B"/>
    <w:multiLevelType w:val="hybridMultilevel"/>
    <w:tmpl w:val="2BACD4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875A50"/>
    <w:multiLevelType w:val="singleLevel"/>
    <w:tmpl w:val="2632C30A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22334913"/>
    <w:multiLevelType w:val="singleLevel"/>
    <w:tmpl w:val="2632C30A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</w:abstractNum>
  <w:abstractNum w:abstractNumId="14" w15:restartNumberingAfterBreak="0">
    <w:nsid w:val="37CE06B6"/>
    <w:multiLevelType w:val="singleLevel"/>
    <w:tmpl w:val="2632C30A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</w:abstractNum>
  <w:abstractNum w:abstractNumId="15" w15:restartNumberingAfterBreak="0">
    <w:nsid w:val="3B1A0200"/>
    <w:multiLevelType w:val="hybridMultilevel"/>
    <w:tmpl w:val="F4CCF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2645A"/>
    <w:multiLevelType w:val="hybridMultilevel"/>
    <w:tmpl w:val="ADB80792"/>
    <w:lvl w:ilvl="0" w:tplc="FFFFFFFF">
      <w:start w:val="1"/>
      <w:numFmt w:val="decimal"/>
      <w:lvlText w:val="%1."/>
      <w:lvlJc w:val="left"/>
      <w:pPr>
        <w:ind w:left="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44733D80"/>
    <w:multiLevelType w:val="hybridMultilevel"/>
    <w:tmpl w:val="ADB80792"/>
    <w:lvl w:ilvl="0" w:tplc="FFFFFFFF">
      <w:start w:val="1"/>
      <w:numFmt w:val="decimal"/>
      <w:lvlText w:val="%1."/>
      <w:lvlJc w:val="left"/>
      <w:pPr>
        <w:ind w:left="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46626C20"/>
    <w:multiLevelType w:val="hybridMultilevel"/>
    <w:tmpl w:val="ADB80792"/>
    <w:lvl w:ilvl="0" w:tplc="0409000F">
      <w:start w:val="1"/>
      <w:numFmt w:val="decimal"/>
      <w:lvlText w:val="%1."/>
      <w:lvlJc w:val="left"/>
      <w:pPr>
        <w:ind w:left="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4F91464E"/>
    <w:multiLevelType w:val="singleLevel"/>
    <w:tmpl w:val="2632C30A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</w:abstractNum>
  <w:abstractNum w:abstractNumId="20" w15:restartNumberingAfterBreak="0">
    <w:nsid w:val="536A5506"/>
    <w:multiLevelType w:val="singleLevel"/>
    <w:tmpl w:val="2F60F1B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ascii="Helvetica" w:hAnsi="Helvetica" w:hint="default"/>
        <w:b/>
        <w:i w:val="0"/>
        <w:sz w:val="24"/>
      </w:rPr>
    </w:lvl>
  </w:abstractNum>
  <w:abstractNum w:abstractNumId="21" w15:restartNumberingAfterBreak="0">
    <w:nsid w:val="58B27651"/>
    <w:multiLevelType w:val="singleLevel"/>
    <w:tmpl w:val="D7DA3E9C"/>
    <w:lvl w:ilvl="0">
      <w:start w:val="1"/>
      <w:numFmt w:val="decimal"/>
      <w:pStyle w:val="Numb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</w:abstractNum>
  <w:abstractNum w:abstractNumId="22" w15:restartNumberingAfterBreak="0">
    <w:nsid w:val="5B07747A"/>
    <w:multiLevelType w:val="hybridMultilevel"/>
    <w:tmpl w:val="ADB80792"/>
    <w:lvl w:ilvl="0" w:tplc="FFFFFFFF">
      <w:start w:val="1"/>
      <w:numFmt w:val="decimal"/>
      <w:lvlText w:val="%1."/>
      <w:lvlJc w:val="left"/>
      <w:pPr>
        <w:ind w:left="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65B64D1D"/>
    <w:multiLevelType w:val="singleLevel"/>
    <w:tmpl w:val="2632C30A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</w:abstractNum>
  <w:abstractNum w:abstractNumId="24" w15:restartNumberingAfterBreak="0">
    <w:nsid w:val="67BE2B0F"/>
    <w:multiLevelType w:val="singleLevel"/>
    <w:tmpl w:val="2632C30A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</w:abstractNum>
  <w:abstractNum w:abstractNumId="25" w15:restartNumberingAfterBreak="0">
    <w:nsid w:val="69DA1134"/>
    <w:multiLevelType w:val="singleLevel"/>
    <w:tmpl w:val="2632C30A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</w:abstractNum>
  <w:abstractNum w:abstractNumId="26" w15:restartNumberingAfterBreak="0">
    <w:nsid w:val="6AEA6B01"/>
    <w:multiLevelType w:val="singleLevel"/>
    <w:tmpl w:val="2632C30A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</w:abstractNum>
  <w:abstractNum w:abstractNumId="27" w15:restartNumberingAfterBreak="0">
    <w:nsid w:val="6ECF4D87"/>
    <w:multiLevelType w:val="singleLevel"/>
    <w:tmpl w:val="2632C30A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</w:abstractNum>
  <w:abstractNum w:abstractNumId="28" w15:restartNumberingAfterBreak="0">
    <w:nsid w:val="754D5FEE"/>
    <w:multiLevelType w:val="hybridMultilevel"/>
    <w:tmpl w:val="0FA6CE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B0B80"/>
    <w:multiLevelType w:val="singleLevel"/>
    <w:tmpl w:val="2632C30A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</w:abstractNum>
  <w:num w:numId="1" w16cid:durableId="845293646">
    <w:abstractNumId w:val="10"/>
    <w:lvlOverride w:ilvl="0">
      <w:lvl w:ilvl="0">
        <w:start w:val="1"/>
        <w:numFmt w:val="bullet"/>
        <w:pStyle w:val="Bullet"/>
        <w:lvlText w:val="•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2" w16cid:durableId="1082943875">
    <w:abstractNumId w:val="20"/>
  </w:num>
  <w:num w:numId="3" w16cid:durableId="777991341">
    <w:abstractNumId w:val="14"/>
  </w:num>
  <w:num w:numId="4" w16cid:durableId="1513103473">
    <w:abstractNumId w:val="27"/>
  </w:num>
  <w:num w:numId="5" w16cid:durableId="1868329988">
    <w:abstractNumId w:val="12"/>
  </w:num>
  <w:num w:numId="6" w16cid:durableId="1376857403">
    <w:abstractNumId w:val="19"/>
  </w:num>
  <w:num w:numId="7" w16cid:durableId="376858716">
    <w:abstractNumId w:val="29"/>
  </w:num>
  <w:num w:numId="8" w16cid:durableId="585261534">
    <w:abstractNumId w:val="13"/>
  </w:num>
  <w:num w:numId="9" w16cid:durableId="1481966318">
    <w:abstractNumId w:val="25"/>
  </w:num>
  <w:num w:numId="10" w16cid:durableId="283779960">
    <w:abstractNumId w:val="23"/>
  </w:num>
  <w:num w:numId="11" w16cid:durableId="1834637576">
    <w:abstractNumId w:val="24"/>
  </w:num>
  <w:num w:numId="12" w16cid:durableId="74401690">
    <w:abstractNumId w:val="26"/>
  </w:num>
  <w:num w:numId="13" w16cid:durableId="1490248931">
    <w:abstractNumId w:val="21"/>
  </w:num>
  <w:num w:numId="14" w16cid:durableId="22483160">
    <w:abstractNumId w:val="9"/>
  </w:num>
  <w:num w:numId="15" w16cid:durableId="1129397431">
    <w:abstractNumId w:val="8"/>
  </w:num>
  <w:num w:numId="16" w16cid:durableId="35472744">
    <w:abstractNumId w:val="7"/>
  </w:num>
  <w:num w:numId="17" w16cid:durableId="1142625697">
    <w:abstractNumId w:val="6"/>
  </w:num>
  <w:num w:numId="18" w16cid:durableId="1081441926">
    <w:abstractNumId w:val="5"/>
  </w:num>
  <w:num w:numId="19" w16cid:durableId="577328735">
    <w:abstractNumId w:val="4"/>
  </w:num>
  <w:num w:numId="20" w16cid:durableId="2042854681">
    <w:abstractNumId w:val="3"/>
  </w:num>
  <w:num w:numId="21" w16cid:durableId="319046716">
    <w:abstractNumId w:val="2"/>
  </w:num>
  <w:num w:numId="22" w16cid:durableId="88282014">
    <w:abstractNumId w:val="1"/>
  </w:num>
  <w:num w:numId="23" w16cid:durableId="1780491995">
    <w:abstractNumId w:val="0"/>
  </w:num>
  <w:num w:numId="24" w16cid:durableId="129565914">
    <w:abstractNumId w:val="11"/>
  </w:num>
  <w:num w:numId="25" w16cid:durableId="801727290">
    <w:abstractNumId w:val="28"/>
  </w:num>
  <w:num w:numId="26" w16cid:durableId="487553883">
    <w:abstractNumId w:val="10"/>
    <w:lvlOverride w:ilvl="0">
      <w:lvl w:ilvl="0">
        <w:numFmt w:val="bullet"/>
        <w:pStyle w:val="Bullet"/>
        <w:lvlText w:val="•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27" w16cid:durableId="1918860260">
    <w:abstractNumId w:val="10"/>
    <w:lvlOverride w:ilvl="0">
      <w:lvl w:ilvl="0">
        <w:start w:val="1"/>
        <w:numFmt w:val="bullet"/>
        <w:pStyle w:val="Bullet"/>
        <w:lvlText w:val="•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28" w16cid:durableId="1985232326">
    <w:abstractNumId w:val="10"/>
    <w:lvlOverride w:ilvl="0">
      <w:lvl w:ilvl="0">
        <w:numFmt w:val="bullet"/>
        <w:pStyle w:val="Bullet"/>
        <w:lvlText w:val="•"/>
        <w:legacy w:legacy="1" w:legacySpace="0" w:legacyIndent="360"/>
        <w:lvlJc w:val="left"/>
        <w:pPr>
          <w:ind w:left="360" w:hanging="360"/>
        </w:pPr>
        <w:rPr>
          <w:rFonts w:ascii="Times New Roman" w:hAnsi="Times New Roman" w:hint="default"/>
        </w:rPr>
      </w:lvl>
    </w:lvlOverride>
  </w:num>
  <w:num w:numId="29" w16cid:durableId="214313771">
    <w:abstractNumId w:val="15"/>
  </w:num>
  <w:num w:numId="30" w16cid:durableId="781146619">
    <w:abstractNumId w:val="18"/>
  </w:num>
  <w:num w:numId="31" w16cid:durableId="1120883371">
    <w:abstractNumId w:val="22"/>
  </w:num>
  <w:num w:numId="32" w16cid:durableId="365788180">
    <w:abstractNumId w:val="16"/>
  </w:num>
  <w:num w:numId="33" w16cid:durableId="7053283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7E6"/>
    <w:rsid w:val="000027F1"/>
    <w:rsid w:val="000544EA"/>
    <w:rsid w:val="00057CBC"/>
    <w:rsid w:val="00062918"/>
    <w:rsid w:val="00072F84"/>
    <w:rsid w:val="000C63C5"/>
    <w:rsid w:val="000C76B5"/>
    <w:rsid w:val="000C79CD"/>
    <w:rsid w:val="000D7BE8"/>
    <w:rsid w:val="000F2896"/>
    <w:rsid w:val="00107665"/>
    <w:rsid w:val="00117916"/>
    <w:rsid w:val="001552D6"/>
    <w:rsid w:val="0019564B"/>
    <w:rsid w:val="001C42B5"/>
    <w:rsid w:val="001D03A5"/>
    <w:rsid w:val="001E7952"/>
    <w:rsid w:val="00224622"/>
    <w:rsid w:val="0024285A"/>
    <w:rsid w:val="0026098B"/>
    <w:rsid w:val="002813B7"/>
    <w:rsid w:val="002A1422"/>
    <w:rsid w:val="002B23BC"/>
    <w:rsid w:val="002C112C"/>
    <w:rsid w:val="002D69ED"/>
    <w:rsid w:val="002F0744"/>
    <w:rsid w:val="002F0E50"/>
    <w:rsid w:val="00314830"/>
    <w:rsid w:val="003477E6"/>
    <w:rsid w:val="00365F0E"/>
    <w:rsid w:val="00396000"/>
    <w:rsid w:val="003A28BE"/>
    <w:rsid w:val="003B79C4"/>
    <w:rsid w:val="003C27E6"/>
    <w:rsid w:val="003D504A"/>
    <w:rsid w:val="003E0472"/>
    <w:rsid w:val="00421612"/>
    <w:rsid w:val="004269BC"/>
    <w:rsid w:val="00430942"/>
    <w:rsid w:val="0043177B"/>
    <w:rsid w:val="00432A84"/>
    <w:rsid w:val="004450E1"/>
    <w:rsid w:val="0045131D"/>
    <w:rsid w:val="00456C62"/>
    <w:rsid w:val="00466D4F"/>
    <w:rsid w:val="004708CA"/>
    <w:rsid w:val="0047799E"/>
    <w:rsid w:val="004872AF"/>
    <w:rsid w:val="004A1229"/>
    <w:rsid w:val="004A52C2"/>
    <w:rsid w:val="004E49AD"/>
    <w:rsid w:val="004E6F22"/>
    <w:rsid w:val="00511C04"/>
    <w:rsid w:val="0052385C"/>
    <w:rsid w:val="00536980"/>
    <w:rsid w:val="005422D7"/>
    <w:rsid w:val="005924B5"/>
    <w:rsid w:val="005A2B6F"/>
    <w:rsid w:val="005C7049"/>
    <w:rsid w:val="005D3405"/>
    <w:rsid w:val="005E7740"/>
    <w:rsid w:val="00606870"/>
    <w:rsid w:val="00607E98"/>
    <w:rsid w:val="00613B19"/>
    <w:rsid w:val="00622420"/>
    <w:rsid w:val="00627B71"/>
    <w:rsid w:val="00631322"/>
    <w:rsid w:val="00631F39"/>
    <w:rsid w:val="00650355"/>
    <w:rsid w:val="00656886"/>
    <w:rsid w:val="006679F7"/>
    <w:rsid w:val="00684679"/>
    <w:rsid w:val="006879AA"/>
    <w:rsid w:val="00695B6C"/>
    <w:rsid w:val="00697284"/>
    <w:rsid w:val="006A2009"/>
    <w:rsid w:val="006B1AC9"/>
    <w:rsid w:val="006B544D"/>
    <w:rsid w:val="006C6A75"/>
    <w:rsid w:val="006D10FE"/>
    <w:rsid w:val="006D4F37"/>
    <w:rsid w:val="006E0AC9"/>
    <w:rsid w:val="006F0808"/>
    <w:rsid w:val="0074453D"/>
    <w:rsid w:val="007635BA"/>
    <w:rsid w:val="00770C8A"/>
    <w:rsid w:val="00772C51"/>
    <w:rsid w:val="00786142"/>
    <w:rsid w:val="007B665A"/>
    <w:rsid w:val="00807159"/>
    <w:rsid w:val="00812EDF"/>
    <w:rsid w:val="00813A4A"/>
    <w:rsid w:val="00822C85"/>
    <w:rsid w:val="008274BA"/>
    <w:rsid w:val="008458D6"/>
    <w:rsid w:val="00865397"/>
    <w:rsid w:val="00886085"/>
    <w:rsid w:val="00892EB7"/>
    <w:rsid w:val="00894D58"/>
    <w:rsid w:val="0089750F"/>
    <w:rsid w:val="008A12AF"/>
    <w:rsid w:val="008E2415"/>
    <w:rsid w:val="008E47E9"/>
    <w:rsid w:val="008F7EC5"/>
    <w:rsid w:val="00907E44"/>
    <w:rsid w:val="009229AF"/>
    <w:rsid w:val="00932F96"/>
    <w:rsid w:val="0093603F"/>
    <w:rsid w:val="0094088A"/>
    <w:rsid w:val="0095493A"/>
    <w:rsid w:val="00961777"/>
    <w:rsid w:val="00980AD9"/>
    <w:rsid w:val="00981F6A"/>
    <w:rsid w:val="009B2314"/>
    <w:rsid w:val="009B6E11"/>
    <w:rsid w:val="009D1266"/>
    <w:rsid w:val="009D5A70"/>
    <w:rsid w:val="009F41B3"/>
    <w:rsid w:val="00A04C22"/>
    <w:rsid w:val="00A238FC"/>
    <w:rsid w:val="00A26843"/>
    <w:rsid w:val="00A4026B"/>
    <w:rsid w:val="00A40B52"/>
    <w:rsid w:val="00A50D63"/>
    <w:rsid w:val="00A53632"/>
    <w:rsid w:val="00A537E0"/>
    <w:rsid w:val="00A577F1"/>
    <w:rsid w:val="00A62DEC"/>
    <w:rsid w:val="00A752F5"/>
    <w:rsid w:val="00AD7336"/>
    <w:rsid w:val="00AE4A77"/>
    <w:rsid w:val="00B039AB"/>
    <w:rsid w:val="00B15986"/>
    <w:rsid w:val="00B21A9D"/>
    <w:rsid w:val="00B64898"/>
    <w:rsid w:val="00B96BFC"/>
    <w:rsid w:val="00BB5CAC"/>
    <w:rsid w:val="00BC6A86"/>
    <w:rsid w:val="00BD1D43"/>
    <w:rsid w:val="00BD2DAE"/>
    <w:rsid w:val="00BE1282"/>
    <w:rsid w:val="00C01377"/>
    <w:rsid w:val="00C3477C"/>
    <w:rsid w:val="00C42023"/>
    <w:rsid w:val="00C4392D"/>
    <w:rsid w:val="00C66AFF"/>
    <w:rsid w:val="00C703DA"/>
    <w:rsid w:val="00C80933"/>
    <w:rsid w:val="00C94DA8"/>
    <w:rsid w:val="00CB07CF"/>
    <w:rsid w:val="00CC1578"/>
    <w:rsid w:val="00CC2099"/>
    <w:rsid w:val="00CC2DF2"/>
    <w:rsid w:val="00CC33A6"/>
    <w:rsid w:val="00CE56CB"/>
    <w:rsid w:val="00CF4C4C"/>
    <w:rsid w:val="00D03431"/>
    <w:rsid w:val="00D35EA2"/>
    <w:rsid w:val="00D625AB"/>
    <w:rsid w:val="00D63DFD"/>
    <w:rsid w:val="00D70D00"/>
    <w:rsid w:val="00D81BBC"/>
    <w:rsid w:val="00D956CE"/>
    <w:rsid w:val="00DE1076"/>
    <w:rsid w:val="00E431D0"/>
    <w:rsid w:val="00E45981"/>
    <w:rsid w:val="00E7344B"/>
    <w:rsid w:val="00E84BDE"/>
    <w:rsid w:val="00E87997"/>
    <w:rsid w:val="00EC509E"/>
    <w:rsid w:val="00EE1A22"/>
    <w:rsid w:val="00F00E42"/>
    <w:rsid w:val="00F0592B"/>
    <w:rsid w:val="00F204F5"/>
    <w:rsid w:val="00F2577B"/>
    <w:rsid w:val="00F25DF8"/>
    <w:rsid w:val="00F315D6"/>
    <w:rsid w:val="00F32526"/>
    <w:rsid w:val="00F50A94"/>
    <w:rsid w:val="00F518FB"/>
    <w:rsid w:val="00F71DDE"/>
    <w:rsid w:val="00F723BC"/>
    <w:rsid w:val="00F758B1"/>
    <w:rsid w:val="00F859E1"/>
    <w:rsid w:val="00F94376"/>
    <w:rsid w:val="00F94DF6"/>
    <w:rsid w:val="00F963C1"/>
    <w:rsid w:val="00FE0619"/>
    <w:rsid w:val="00FE1D78"/>
    <w:rsid w:val="00FF06BF"/>
    <w:rsid w:val="00FF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E24921"/>
  <w15:docId w15:val="{392CFB5C-1B5E-40D5-ABF1-2DBA2CDC8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semiHidden/>
    <w:qFormat/>
    <w:rsid w:val="00D70D00"/>
    <w:pPr>
      <w:spacing w:after="240"/>
      <w:ind w:left="-1440"/>
    </w:pPr>
    <w:rPr>
      <w:rFonts w:asciiTheme="minorHAnsi" w:hAnsiTheme="minorHAnsi"/>
      <w:sz w:val="24"/>
      <w:lang w:val="en-CA"/>
    </w:rPr>
  </w:style>
  <w:style w:type="paragraph" w:styleId="Heading1">
    <w:name w:val="heading 1"/>
    <w:basedOn w:val="Normal"/>
    <w:next w:val="Normal"/>
    <w:autoRedefine/>
    <w:qFormat/>
    <w:rsid w:val="00466D4F"/>
    <w:pPr>
      <w:spacing w:after="480"/>
      <w:jc w:val="right"/>
      <w:outlineLvl w:val="0"/>
    </w:pPr>
    <w:rPr>
      <w:rFonts w:ascii="Arial" w:hAnsi="Arial"/>
      <w:b/>
      <w:color w:val="1F497D" w:themeColor="text2"/>
      <w:sz w:val="36"/>
    </w:rPr>
  </w:style>
  <w:style w:type="paragraph" w:styleId="Heading2">
    <w:name w:val="heading 2"/>
    <w:basedOn w:val="Heading1"/>
    <w:next w:val="BodyText"/>
    <w:qFormat/>
    <w:rsid w:val="00466D4F"/>
    <w:pPr>
      <w:pBdr>
        <w:bottom w:val="single" w:sz="18" w:space="1" w:color="76923C" w:themeColor="accent3" w:themeShade="BF"/>
      </w:pBdr>
      <w:spacing w:before="480" w:after="240"/>
      <w:ind w:left="-2520"/>
      <w:jc w:val="left"/>
      <w:outlineLvl w:val="1"/>
    </w:pPr>
    <w:rPr>
      <w:color w:val="76923C" w:themeColor="accent3" w:themeShade="BF"/>
      <w:sz w:val="30"/>
    </w:rPr>
  </w:style>
  <w:style w:type="paragraph" w:styleId="Heading3">
    <w:name w:val="heading 3"/>
    <w:basedOn w:val="Heading1"/>
    <w:next w:val="Normal"/>
    <w:qFormat/>
    <w:rsid w:val="00314830"/>
    <w:pPr>
      <w:spacing w:before="360" w:after="240"/>
      <w:ind w:left="0"/>
      <w:jc w:val="left"/>
      <w:outlineLvl w:val="2"/>
    </w:pPr>
    <w:rPr>
      <w:i/>
      <w:sz w:val="24"/>
    </w:rPr>
  </w:style>
  <w:style w:type="paragraph" w:styleId="Heading4">
    <w:name w:val="heading 4"/>
    <w:basedOn w:val="Heading3"/>
    <w:next w:val="Normal"/>
    <w:qFormat/>
    <w:rsid w:val="004A52C2"/>
    <w:pPr>
      <w:spacing w:before="0"/>
      <w:outlineLvl w:val="3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autoRedefine/>
    <w:rsid w:val="004A52C2"/>
    <w:pPr>
      <w:pBdr>
        <w:top w:val="single" w:sz="6" w:space="3" w:color="auto"/>
      </w:pBdr>
      <w:tabs>
        <w:tab w:val="right" w:pos="6840"/>
      </w:tabs>
      <w:spacing w:before="240" w:after="0"/>
      <w:ind w:left="-2520"/>
    </w:pPr>
    <w:rPr>
      <w:rFonts w:ascii="Arial" w:hAnsi="Arial"/>
      <w:iCs/>
      <w:noProof/>
    </w:rPr>
  </w:style>
  <w:style w:type="paragraph" w:styleId="Header">
    <w:name w:val="header"/>
    <w:basedOn w:val="Normal"/>
    <w:qFormat/>
    <w:rsid w:val="00511C04"/>
    <w:pPr>
      <w:pBdr>
        <w:bottom w:val="single" w:sz="12" w:space="5" w:color="365F91" w:themeColor="accent1" w:themeShade="BF"/>
      </w:pBdr>
      <w:tabs>
        <w:tab w:val="right" w:pos="6840"/>
      </w:tabs>
      <w:spacing w:after="40"/>
      <w:ind w:left="-2520"/>
    </w:pPr>
    <w:rPr>
      <w:rFonts w:ascii="Arial" w:hAnsi="Arial"/>
      <w:i/>
      <w:color w:val="365F91" w:themeColor="accent1" w:themeShade="BF"/>
    </w:rPr>
  </w:style>
  <w:style w:type="paragraph" w:customStyle="1" w:styleId="Bullet">
    <w:name w:val="Bullet"/>
    <w:basedOn w:val="BodyText"/>
    <w:rsid w:val="00B96BFC"/>
    <w:pPr>
      <w:numPr>
        <w:numId w:val="1"/>
      </w:numPr>
      <w:ind w:left="432" w:hanging="432"/>
    </w:pPr>
  </w:style>
  <w:style w:type="paragraph" w:styleId="BodyText">
    <w:name w:val="Body Text"/>
    <w:link w:val="BodyTextChar"/>
    <w:rsid w:val="00961777"/>
    <w:pPr>
      <w:spacing w:after="240"/>
    </w:pPr>
    <w:rPr>
      <w:rFonts w:asciiTheme="minorHAnsi" w:hAnsiTheme="minorHAnsi"/>
      <w:sz w:val="24"/>
      <w:lang w:val="en-CA"/>
    </w:rPr>
  </w:style>
  <w:style w:type="paragraph" w:customStyle="1" w:styleId="Bulletnsp">
    <w:name w:val="Bullet nsp"/>
    <w:basedOn w:val="Bullet"/>
    <w:rsid w:val="00B96BFC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</w:tabs>
      <w:spacing w:after="0"/>
    </w:pPr>
  </w:style>
  <w:style w:type="paragraph" w:customStyle="1" w:styleId="Sidebar">
    <w:name w:val="Sidebar"/>
    <w:basedOn w:val="Normal"/>
    <w:rsid w:val="00BE1282"/>
    <w:pPr>
      <w:framePr w:w="2160" w:hSpace="187" w:vSpace="187" w:wrap="around" w:vAnchor="text" w:hAnchor="margin" w:x="-2519" w:y="1"/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</w:tabs>
    </w:pPr>
    <w:rPr>
      <w:i/>
      <w:color w:val="76923C" w:themeColor="accent3" w:themeShade="BF"/>
      <w:sz w:val="20"/>
    </w:rPr>
  </w:style>
  <w:style w:type="paragraph" w:customStyle="1" w:styleId="TableHeading">
    <w:name w:val="Table Heading"/>
    <w:basedOn w:val="BodyText"/>
    <w:rsid w:val="00A62DEC"/>
    <w:pPr>
      <w:spacing w:after="0"/>
    </w:pPr>
    <w:rPr>
      <w:rFonts w:ascii="Arial" w:hAnsi="Arial"/>
      <w:b/>
      <w:color w:val="1F497D" w:themeColor="text2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1578"/>
    <w:pPr>
      <w:spacing w:after="0"/>
    </w:pPr>
    <w:rPr>
      <w:rFonts w:ascii="Tahoma" w:hAnsi="Tahoma" w:cs="Tahoma"/>
      <w:sz w:val="16"/>
      <w:szCs w:val="16"/>
    </w:rPr>
  </w:style>
  <w:style w:type="paragraph" w:customStyle="1" w:styleId="TableText">
    <w:name w:val="Table Text"/>
    <w:basedOn w:val="BodyText"/>
    <w:rsid w:val="004A52C2"/>
    <w:pPr>
      <w:spacing w:after="0"/>
    </w:pPr>
  </w:style>
  <w:style w:type="paragraph" w:customStyle="1" w:styleId="Number">
    <w:name w:val="Number"/>
    <w:basedOn w:val="Bullet"/>
    <w:rsid w:val="00CC1578"/>
    <w:pPr>
      <w:numPr>
        <w:numId w:val="13"/>
      </w:numPr>
    </w:pPr>
  </w:style>
  <w:style w:type="paragraph" w:customStyle="1" w:styleId="TableTitle">
    <w:name w:val="Table Title"/>
    <w:basedOn w:val="BodyText"/>
    <w:rsid w:val="004A52C2"/>
    <w:pPr>
      <w:spacing w:after="60"/>
    </w:pPr>
    <w:rPr>
      <w:rFonts w:ascii="Arial" w:hAnsi="Arial"/>
      <w:b/>
      <w:sz w:val="22"/>
    </w:rPr>
  </w:style>
  <w:style w:type="paragraph" w:customStyle="1" w:styleId="BodyTextnsp">
    <w:name w:val="Body Text nsp"/>
    <w:basedOn w:val="BodyText"/>
    <w:rsid w:val="004A52C2"/>
    <w:pPr>
      <w:spacing w:after="0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1578"/>
    <w:rPr>
      <w:rFonts w:ascii="Tahoma" w:hAnsi="Tahoma" w:cs="Tahoma"/>
      <w:sz w:val="16"/>
      <w:szCs w:val="16"/>
      <w:lang w:val="en-CA"/>
    </w:rPr>
  </w:style>
  <w:style w:type="character" w:customStyle="1" w:styleId="BodyTextChar">
    <w:name w:val="Body Text Char"/>
    <w:basedOn w:val="DefaultParagraphFont"/>
    <w:link w:val="BodyText"/>
    <w:rsid w:val="00961777"/>
    <w:rPr>
      <w:rFonts w:asciiTheme="minorHAnsi" w:hAnsiTheme="minorHAnsi"/>
      <w:sz w:val="24"/>
      <w:lang w:val="en-CA"/>
    </w:rPr>
  </w:style>
  <w:style w:type="paragraph" w:styleId="ListParagraph">
    <w:name w:val="List Paragraph"/>
    <w:basedOn w:val="Normal"/>
    <w:uiPriority w:val="34"/>
    <w:qFormat/>
    <w:rsid w:val="00F758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Users\ncunha\Documents\Tech%20manual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6358C3C3B7E44D9E3E45511E0A7720" ma:contentTypeVersion="17" ma:contentTypeDescription="Create a new document." ma:contentTypeScope="" ma:versionID="3efa686ef58e5c8d802ddb614f82564e">
  <xsd:schema xmlns:xsd="http://www.w3.org/2001/XMLSchema" xmlns:xs="http://www.w3.org/2001/XMLSchema" xmlns:p="http://schemas.microsoft.com/office/2006/metadata/properties" xmlns:ns2="24ffb4f4-aa9b-4427-a4f9-c91d7974f598" xmlns:ns3="1bf4ce99-2067-4a0d-a369-f3a544c4bd0e" targetNamespace="http://schemas.microsoft.com/office/2006/metadata/properties" ma:root="true" ma:fieldsID="f913badbf351a43fdbed551f271d383a" ns2:_="" ns3:_="">
    <xsd:import namespace="24ffb4f4-aa9b-4427-a4f9-c91d7974f598"/>
    <xsd:import namespace="1bf4ce99-2067-4a0d-a369-f3a544c4bd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fb4f4-aa9b-4427-a4f9-c91d7974f5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934200a-e575-48ad-97ba-4b0c9caf94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4ce99-2067-4a0d-a369-f3a544c4bd0e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f2514eed-c224-4942-bc36-039f97923cf6}" ma:internalName="TaxCatchAll" ma:showField="CatchAllData" ma:web="1bf4ce99-2067-4a0d-a369-f3a544c4bd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5F5EB8-3F85-468B-9433-D6C3C594A9A6}"/>
</file>

<file path=customXml/itemProps2.xml><?xml version="1.0" encoding="utf-8"?>
<ds:datastoreItem xmlns:ds="http://schemas.openxmlformats.org/officeDocument/2006/customXml" ds:itemID="{F0772D12-6E75-4804-940B-9B82534707DA}"/>
</file>

<file path=docProps/app.xml><?xml version="1.0" encoding="utf-8"?>
<Properties xmlns="http://schemas.openxmlformats.org/officeDocument/2006/extended-properties" xmlns:vt="http://schemas.openxmlformats.org/officeDocument/2006/docPropsVTypes">
  <Template>Tech manual template.dotx</Template>
  <TotalTime>122</TotalTime>
  <Pages>4</Pages>
  <Words>797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Chapter layout</vt:lpstr>
    </vt:vector>
  </TitlesOfParts>
  <Company>Duncan Kent &amp; Associates Ltd.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Chapter layout</dc:title>
  <dc:subject>Profile System Manual</dc:subject>
  <dc:creator>ncunha</dc:creator>
  <dc:description>YSI Profile system manual should use these formats ONLY!</dc:description>
  <cp:lastModifiedBy>Reisinger, Chad - Xylem</cp:lastModifiedBy>
  <cp:revision>98</cp:revision>
  <cp:lastPrinted>2011-10-25T19:05:00Z</cp:lastPrinted>
  <dcterms:created xsi:type="dcterms:W3CDTF">2023-07-07T18:13:00Z</dcterms:created>
  <dcterms:modified xsi:type="dcterms:W3CDTF">2023-07-12T15:30:00Z</dcterms:modified>
</cp:coreProperties>
</file>